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79BB4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FRERE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5F9D1484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Boston. Merchant.</w:t>
      </w:r>
    </w:p>
    <w:p w14:paraId="2828FAC6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294A35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10A9A6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He was an executor of John Williams of Boston, yeoman(q.v.).</w:t>
      </w:r>
    </w:p>
    <w:p w14:paraId="18490958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4F825BF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CCF3BD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F9452" w14:textId="77777777" w:rsidR="00230261" w:rsidRDefault="00230261" w:rsidP="00230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2022</w:t>
      </w:r>
    </w:p>
    <w:p w14:paraId="7FD145E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F1AF2" w14:textId="77777777" w:rsidR="00230261" w:rsidRDefault="00230261" w:rsidP="009139A6">
      <w:r>
        <w:separator/>
      </w:r>
    </w:p>
  </w:endnote>
  <w:endnote w:type="continuationSeparator" w:id="0">
    <w:p w14:paraId="5CC25BB9" w14:textId="77777777" w:rsidR="00230261" w:rsidRDefault="002302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2CE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27F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A7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39340" w14:textId="77777777" w:rsidR="00230261" w:rsidRDefault="00230261" w:rsidP="009139A6">
      <w:r>
        <w:separator/>
      </w:r>
    </w:p>
  </w:footnote>
  <w:footnote w:type="continuationSeparator" w:id="0">
    <w:p w14:paraId="07C4EFC3" w14:textId="77777777" w:rsidR="00230261" w:rsidRDefault="002302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0B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C4D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EF5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261"/>
    <w:rsid w:val="000666E0"/>
    <w:rsid w:val="0023026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813D"/>
  <w15:chartTrackingRefBased/>
  <w15:docId w15:val="{C6E089CF-A53E-4D36-A61E-549A75B1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302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2022-10-20T19:06:00Z</dcterms:created>
  <dcterms:modified xsi:type="dcterms:W3CDTF">2022-10-20T19:06:00Z</dcterms:modified>
</cp:coreProperties>
</file>